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C9670D" w:rsidRPr="009D19B1">
        <w:tc>
          <w:tcPr>
            <w:tcW w:w="4745" w:type="dxa"/>
          </w:tcPr>
          <w:p w:rsidR="00C9670D" w:rsidRPr="009D19B1" w:rsidRDefault="00C9670D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ПРИЛОЖЕНИЕ №3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C9670D" w:rsidRPr="009D19B1" w:rsidRDefault="00C9670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28.06.2013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38-П</w:t>
            </w:r>
          </w:p>
        </w:tc>
      </w:tr>
    </w:tbl>
    <w:p w:rsidR="00C9670D" w:rsidRDefault="00C9670D" w:rsidP="000834C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9670D" w:rsidRDefault="00C9670D" w:rsidP="000834C7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C9670D" w:rsidRPr="00A83710" w:rsidRDefault="00C9670D" w:rsidP="000834C7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>Критерии</w:t>
      </w: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>муниципального</w:t>
      </w: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бюджетного образовательного учреждения дополнительного </w:t>
      </w: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образования детей детская школа искусств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станицы</w:t>
      </w: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Старощербиновской муниципального образования </w:t>
      </w:r>
    </w:p>
    <w:p w:rsidR="00C9670D" w:rsidRPr="000834C7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Щербиновский район </w:t>
      </w:r>
      <w:r w:rsidRPr="00A83710">
        <w:rPr>
          <w:rFonts w:ascii="Times New Roman" w:hAnsi="Times New Roman" w:cs="Times New Roman"/>
          <w:sz w:val="28"/>
          <w:szCs w:val="28"/>
        </w:rPr>
        <w:t>и их контрольные значения на 2013 год</w:t>
      </w: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0"/>
        <w:gridCol w:w="5935"/>
        <w:gridCol w:w="1736"/>
        <w:gridCol w:w="1736"/>
      </w:tblGrid>
      <w:tr w:rsidR="00C9670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№</w:t>
            </w:r>
          </w:p>
          <w:p w:rsidR="00C9670D" w:rsidRPr="00A83710" w:rsidRDefault="00C9670D" w:rsidP="009F418A">
            <w:pPr>
              <w:pStyle w:val="a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п/п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Контрольное значение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показателя %</w:t>
            </w:r>
          </w:p>
        </w:tc>
      </w:tr>
      <w:tr w:rsidR="00C9670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8B0B4C" w:rsidRDefault="00C9670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1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8B0B4C" w:rsidRDefault="00C9670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8B0B4C" w:rsidRDefault="00C9670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8B0B4C" w:rsidRDefault="00C9670D" w:rsidP="009F418A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4</w:t>
            </w:r>
          </w:p>
        </w:tc>
      </w:tr>
      <w:tr w:rsidR="00C9670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8B0B4C">
            <w:pPr>
              <w:pStyle w:val="a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Среднегодовой контингент обучающихся, ед.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2F1418" w:rsidRDefault="00C9670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2F1418">
              <w:rPr>
                <w:sz w:val="28"/>
                <w:szCs w:val="28"/>
              </w:rPr>
              <w:t>439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C9670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 w:rsidRPr="00A83710">
              <w:rPr>
                <w:rFonts w:eastAsia="Times New Roman"/>
                <w:sz w:val="28"/>
                <w:szCs w:val="28"/>
              </w:rPr>
              <w:t>Результаты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83710">
              <w:rPr>
                <w:rFonts w:eastAsia="Times New Roman"/>
                <w:sz w:val="28"/>
                <w:szCs w:val="28"/>
              </w:rPr>
              <w:t xml:space="preserve">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2F1418" w:rsidRDefault="00C9670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9670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 w:rsidRPr="00A83710">
              <w:rPr>
                <w:rFonts w:eastAsia="Times New Roman"/>
                <w:sz w:val="28"/>
                <w:szCs w:val="28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2F1418" w:rsidRDefault="00C9670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2F1418">
              <w:rPr>
                <w:sz w:val="28"/>
                <w:szCs w:val="28"/>
              </w:rPr>
              <w:t>1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9670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E21811" w:rsidRDefault="00C9670D" w:rsidP="009F41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1811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2F1418" w:rsidRDefault="00C9670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2F1418">
              <w:rPr>
                <w:sz w:val="28"/>
                <w:szCs w:val="28"/>
              </w:rPr>
              <w:t>15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EC30F7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C9670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Default="00C9670D" w:rsidP="009F41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несовершеннолетних, ед.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2F1418" w:rsidRDefault="00C9670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2F1418">
              <w:rPr>
                <w:sz w:val="28"/>
                <w:szCs w:val="28"/>
              </w:rPr>
              <w:t>50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EC30F7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C9670D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9D19B1" w:rsidRDefault="00C9670D" w:rsidP="009F41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9670D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4" w:space="0" w:color="auto"/>
            </w:tcBorders>
          </w:tcPr>
          <w:p w:rsidR="00C9670D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4" w:space="0" w:color="auto"/>
            </w:tcBorders>
          </w:tcPr>
          <w:p w:rsidR="00C9670D" w:rsidRPr="009D19B1" w:rsidRDefault="00C9670D" w:rsidP="009F41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средств от приносящей доход деятельности, в общем объеме финансирования, %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670D" w:rsidRPr="009D19B1">
        <w:trPr>
          <w:trHeight w:val="11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0D" w:rsidRPr="00E21811" w:rsidRDefault="00C9670D" w:rsidP="00E21811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0D" w:rsidRPr="00E21811" w:rsidRDefault="00C9670D" w:rsidP="00E2181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0D" w:rsidRPr="00E21811" w:rsidRDefault="00C9670D" w:rsidP="009F418A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70D" w:rsidRPr="00E21811" w:rsidRDefault="00C9670D" w:rsidP="009F418A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C9670D" w:rsidRPr="009D19B1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9670D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C9670D" w:rsidRDefault="00C9670D" w:rsidP="009F41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 устраненных нарушений (замечаний) по фактам нецелевого  (неэффективного) использования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и средств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бюджета, установленных в результате проверок деятельности учреждения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670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ind w:left="-40" w:right="5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ИТОГО: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670D" w:rsidRPr="00A83710" w:rsidRDefault="00C9670D" w:rsidP="009F418A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C9670D" w:rsidRPr="00A83710" w:rsidRDefault="00C9670D" w:rsidP="000834C7">
      <w:pPr>
        <w:spacing w:after="0" w:line="240" w:lineRule="auto"/>
        <w:rPr>
          <w:rFonts w:ascii="Times New Roman" w:hAnsi="Times New Roman" w:cs="Times New Roman"/>
        </w:rPr>
      </w:pPr>
    </w:p>
    <w:p w:rsidR="00C9670D" w:rsidRDefault="00C9670D" w:rsidP="000834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70D" w:rsidRDefault="00C9670D" w:rsidP="00083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670D" w:rsidRDefault="00C9670D" w:rsidP="000834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C9670D" w:rsidRDefault="00C9670D" w:rsidP="000834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9670D" w:rsidRDefault="00C9670D" w:rsidP="000834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И.В. Гужова</w:t>
      </w:r>
    </w:p>
    <w:p w:rsidR="00C9670D" w:rsidRDefault="00C9670D"/>
    <w:sectPr w:rsidR="00C9670D" w:rsidSect="0080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4C7"/>
    <w:rsid w:val="0000215A"/>
    <w:rsid w:val="00056371"/>
    <w:rsid w:val="000834C7"/>
    <w:rsid w:val="00086607"/>
    <w:rsid w:val="000C6F5D"/>
    <w:rsid w:val="001F0688"/>
    <w:rsid w:val="002431F0"/>
    <w:rsid w:val="002D1794"/>
    <w:rsid w:val="002F1418"/>
    <w:rsid w:val="005D12F4"/>
    <w:rsid w:val="00640281"/>
    <w:rsid w:val="00673CBC"/>
    <w:rsid w:val="00753464"/>
    <w:rsid w:val="007E6B08"/>
    <w:rsid w:val="00802526"/>
    <w:rsid w:val="008B0B4C"/>
    <w:rsid w:val="008C2FB5"/>
    <w:rsid w:val="00976A95"/>
    <w:rsid w:val="009D19B1"/>
    <w:rsid w:val="009F418A"/>
    <w:rsid w:val="00A83710"/>
    <w:rsid w:val="00A874C1"/>
    <w:rsid w:val="00C9670D"/>
    <w:rsid w:val="00CA217E"/>
    <w:rsid w:val="00D10B20"/>
    <w:rsid w:val="00E21811"/>
    <w:rsid w:val="00EC30F7"/>
    <w:rsid w:val="00F2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2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0834C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0834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34C7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2</Pages>
  <Words>261</Words>
  <Characters>1489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6</cp:revision>
  <dcterms:created xsi:type="dcterms:W3CDTF">2013-07-24T15:21:00Z</dcterms:created>
  <dcterms:modified xsi:type="dcterms:W3CDTF">2013-08-12T04:58:00Z</dcterms:modified>
</cp:coreProperties>
</file>